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7317B5E9" w:rsidR="008D712F" w:rsidRPr="008D712F" w:rsidRDefault="00E135F6" w:rsidP="008D712F">
      <w:pPr>
        <w:pStyle w:val="Titel"/>
        <w:rPr>
          <w:sz w:val="36"/>
          <w:szCs w:val="28"/>
        </w:rPr>
      </w:pPr>
      <w:proofErr w:type="spellStart"/>
      <w:r w:rsidRPr="00E135F6">
        <w:rPr>
          <w:sz w:val="36"/>
          <w:szCs w:val="28"/>
        </w:rPr>
        <w:t>Stakeholderanalyse</w:t>
      </w:r>
      <w:proofErr w:type="spellEnd"/>
      <w:r>
        <w:rPr>
          <w:sz w:val="36"/>
          <w:szCs w:val="28"/>
        </w:rPr>
        <w:t xml:space="preserve"> – </w:t>
      </w:r>
      <w:r w:rsidRPr="00E135F6">
        <w:rPr>
          <w:sz w:val="36"/>
          <w:szCs w:val="28"/>
        </w:rPr>
        <w:t>Maßnahmenkontrolle</w:t>
      </w:r>
    </w:p>
    <w:tbl>
      <w:tblPr>
        <w:tblW w:w="151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4535"/>
        <w:gridCol w:w="3118"/>
        <w:gridCol w:w="1474"/>
        <w:gridCol w:w="3118"/>
        <w:gridCol w:w="2908"/>
      </w:tblGrid>
      <w:tr w:rsidR="00E135F6" w:rsidRPr="00073C48" w14:paraId="40DDC900" w14:textId="77777777" w:rsidTr="00E135F6">
        <w:trPr>
          <w:cantSplit/>
          <w:tblHeader/>
        </w:trPr>
        <w:tc>
          <w:tcPr>
            <w:tcW w:w="4535" w:type="dxa"/>
            <w:shd w:val="clear" w:color="auto" w:fill="707173"/>
            <w:vAlign w:val="center"/>
          </w:tcPr>
          <w:p w14:paraId="723A671C" w14:textId="77777777" w:rsidR="00E135F6" w:rsidRPr="00073C48" w:rsidRDefault="00E135F6" w:rsidP="00D6376C">
            <w:pPr>
              <w:pStyle w:val="Tabelle-berschriftW"/>
            </w:pPr>
            <w:r w:rsidRPr="00073C48">
              <w:t>Maßnahme</w:t>
            </w:r>
          </w:p>
        </w:tc>
        <w:tc>
          <w:tcPr>
            <w:tcW w:w="3118" w:type="dxa"/>
            <w:shd w:val="clear" w:color="auto" w:fill="707173"/>
            <w:vAlign w:val="center"/>
          </w:tcPr>
          <w:p w14:paraId="4592931C" w14:textId="77777777" w:rsidR="00E135F6" w:rsidRPr="00073C48" w:rsidRDefault="00E135F6" w:rsidP="00D6376C">
            <w:pPr>
              <w:pStyle w:val="Tabelle-berschriftW"/>
            </w:pPr>
            <w:r w:rsidRPr="00073C48">
              <w:t>Erwartung</w:t>
            </w:r>
          </w:p>
        </w:tc>
        <w:tc>
          <w:tcPr>
            <w:tcW w:w="1474" w:type="dxa"/>
            <w:shd w:val="clear" w:color="auto" w:fill="707173"/>
            <w:vAlign w:val="center"/>
          </w:tcPr>
          <w:p w14:paraId="23226F6B" w14:textId="77777777" w:rsidR="00E135F6" w:rsidRPr="00073C48" w:rsidRDefault="00E135F6" w:rsidP="00D6376C">
            <w:pPr>
              <w:pStyle w:val="Tabelle-berschriftW"/>
            </w:pPr>
            <w:r w:rsidRPr="00073C48">
              <w:t>Status</w:t>
            </w:r>
          </w:p>
        </w:tc>
        <w:tc>
          <w:tcPr>
            <w:tcW w:w="3118" w:type="dxa"/>
            <w:tcBorders>
              <w:top w:val="single" w:sz="12" w:space="0" w:color="auto"/>
            </w:tcBorders>
            <w:shd w:val="clear" w:color="auto" w:fill="707173"/>
            <w:vAlign w:val="center"/>
          </w:tcPr>
          <w:p w14:paraId="7B1911F7" w14:textId="77777777" w:rsidR="00E135F6" w:rsidRPr="00073C48" w:rsidRDefault="00E135F6" w:rsidP="00D6376C">
            <w:pPr>
              <w:pStyle w:val="Tabelle-berschriftW"/>
            </w:pPr>
            <w:r w:rsidRPr="00073C48">
              <w:t>Ergebnis</w:t>
            </w:r>
          </w:p>
        </w:tc>
        <w:tc>
          <w:tcPr>
            <w:tcW w:w="2908" w:type="dxa"/>
            <w:tcBorders>
              <w:top w:val="single" w:sz="12" w:space="0" w:color="auto"/>
            </w:tcBorders>
            <w:shd w:val="clear" w:color="auto" w:fill="707173"/>
            <w:vAlign w:val="center"/>
          </w:tcPr>
          <w:p w14:paraId="0BD3367B" w14:textId="254B0D48" w:rsidR="00E135F6" w:rsidRPr="00073C48" w:rsidRDefault="00E135F6" w:rsidP="00D6376C">
            <w:pPr>
              <w:pStyle w:val="Tabelle-berschriftW"/>
            </w:pPr>
            <w:r w:rsidRPr="00073C48">
              <w:t>Ergebnisbewertung</w:t>
            </w:r>
          </w:p>
        </w:tc>
      </w:tr>
      <w:tr w:rsidR="00E135F6" w:rsidRPr="00073C48" w14:paraId="5CFCAA48" w14:textId="77777777" w:rsidTr="00E135F6">
        <w:trPr>
          <w:cantSplit/>
          <w:trHeight w:val="1020"/>
        </w:trPr>
        <w:tc>
          <w:tcPr>
            <w:tcW w:w="4535" w:type="dxa"/>
            <w:shd w:val="clear" w:color="auto" w:fill="auto"/>
          </w:tcPr>
          <w:p w14:paraId="7ECABC34" w14:textId="77777777" w:rsidR="00E135F6" w:rsidRPr="00073C48" w:rsidRDefault="00E135F6" w:rsidP="00D6376C">
            <w:pPr>
              <w:pStyle w:val="Tabellezentriert"/>
            </w:pPr>
          </w:p>
        </w:tc>
        <w:tc>
          <w:tcPr>
            <w:tcW w:w="3118" w:type="dxa"/>
          </w:tcPr>
          <w:p w14:paraId="42A31153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1474" w:type="dxa"/>
          </w:tcPr>
          <w:p w14:paraId="04DC6F81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3118" w:type="dxa"/>
            <w:shd w:val="clear" w:color="auto" w:fill="auto"/>
          </w:tcPr>
          <w:p w14:paraId="17AE4CE1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2908" w:type="dxa"/>
            <w:shd w:val="clear" w:color="auto" w:fill="auto"/>
          </w:tcPr>
          <w:p w14:paraId="14C8233D" w14:textId="77777777" w:rsidR="00E135F6" w:rsidRPr="00073C48" w:rsidRDefault="00E135F6" w:rsidP="00D6376C">
            <w:pPr>
              <w:pStyle w:val="Tabelle-Standard"/>
            </w:pPr>
          </w:p>
        </w:tc>
      </w:tr>
      <w:tr w:rsidR="00E135F6" w:rsidRPr="00073C48" w14:paraId="5BF95F28" w14:textId="77777777" w:rsidTr="00E135F6">
        <w:trPr>
          <w:cantSplit/>
          <w:trHeight w:val="1020"/>
        </w:trPr>
        <w:tc>
          <w:tcPr>
            <w:tcW w:w="4535" w:type="dxa"/>
            <w:shd w:val="clear" w:color="auto" w:fill="ECEDED"/>
          </w:tcPr>
          <w:p w14:paraId="641D852A" w14:textId="77777777" w:rsidR="00E135F6" w:rsidRPr="00073C48" w:rsidRDefault="00E135F6" w:rsidP="00D6376C">
            <w:pPr>
              <w:pStyle w:val="Tabellezentriert"/>
            </w:pPr>
          </w:p>
        </w:tc>
        <w:tc>
          <w:tcPr>
            <w:tcW w:w="3118" w:type="dxa"/>
            <w:shd w:val="clear" w:color="auto" w:fill="ECEDED"/>
          </w:tcPr>
          <w:p w14:paraId="5B8A8382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1474" w:type="dxa"/>
            <w:shd w:val="clear" w:color="auto" w:fill="ECEDED"/>
          </w:tcPr>
          <w:p w14:paraId="6BE3F79A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3118" w:type="dxa"/>
            <w:shd w:val="clear" w:color="auto" w:fill="ECEDED"/>
          </w:tcPr>
          <w:p w14:paraId="239EC5EF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2908" w:type="dxa"/>
            <w:shd w:val="clear" w:color="auto" w:fill="ECEDED"/>
          </w:tcPr>
          <w:p w14:paraId="1D1C2663" w14:textId="77777777" w:rsidR="00E135F6" w:rsidRPr="00073C48" w:rsidRDefault="00E135F6" w:rsidP="00D6376C">
            <w:pPr>
              <w:pStyle w:val="Tabelle-Standard"/>
            </w:pPr>
          </w:p>
        </w:tc>
      </w:tr>
      <w:tr w:rsidR="00E135F6" w:rsidRPr="00073C48" w14:paraId="2B8D1C3B" w14:textId="77777777" w:rsidTr="00E135F6">
        <w:trPr>
          <w:cantSplit/>
          <w:trHeight w:val="1020"/>
        </w:trPr>
        <w:tc>
          <w:tcPr>
            <w:tcW w:w="4535" w:type="dxa"/>
            <w:shd w:val="clear" w:color="auto" w:fill="auto"/>
          </w:tcPr>
          <w:p w14:paraId="08C46E68" w14:textId="77777777" w:rsidR="00E135F6" w:rsidRPr="00073C48" w:rsidRDefault="00E135F6" w:rsidP="00D6376C">
            <w:pPr>
              <w:pStyle w:val="Tabellezentriert"/>
            </w:pPr>
          </w:p>
        </w:tc>
        <w:tc>
          <w:tcPr>
            <w:tcW w:w="3118" w:type="dxa"/>
          </w:tcPr>
          <w:p w14:paraId="72CC3C55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1474" w:type="dxa"/>
          </w:tcPr>
          <w:p w14:paraId="20337DB2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3118" w:type="dxa"/>
            <w:shd w:val="clear" w:color="auto" w:fill="auto"/>
          </w:tcPr>
          <w:p w14:paraId="7269D008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2908" w:type="dxa"/>
            <w:shd w:val="clear" w:color="auto" w:fill="auto"/>
          </w:tcPr>
          <w:p w14:paraId="605EAFDA" w14:textId="77777777" w:rsidR="00E135F6" w:rsidRPr="00073C48" w:rsidRDefault="00E135F6" w:rsidP="00D6376C">
            <w:pPr>
              <w:pStyle w:val="Tabelle-Standard"/>
            </w:pPr>
          </w:p>
        </w:tc>
      </w:tr>
      <w:tr w:rsidR="00E135F6" w:rsidRPr="00073C48" w14:paraId="2558B9C7" w14:textId="77777777" w:rsidTr="00E135F6">
        <w:trPr>
          <w:cantSplit/>
          <w:trHeight w:val="1020"/>
        </w:trPr>
        <w:tc>
          <w:tcPr>
            <w:tcW w:w="4535" w:type="dxa"/>
            <w:shd w:val="clear" w:color="auto" w:fill="ECEDED"/>
          </w:tcPr>
          <w:p w14:paraId="5F80DBB3" w14:textId="77777777" w:rsidR="00E135F6" w:rsidRPr="00073C48" w:rsidRDefault="00E135F6" w:rsidP="00D6376C">
            <w:pPr>
              <w:pStyle w:val="Tabellezentriert"/>
            </w:pPr>
          </w:p>
        </w:tc>
        <w:tc>
          <w:tcPr>
            <w:tcW w:w="3118" w:type="dxa"/>
            <w:shd w:val="clear" w:color="auto" w:fill="ECEDED"/>
          </w:tcPr>
          <w:p w14:paraId="6D793AD1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1474" w:type="dxa"/>
            <w:shd w:val="clear" w:color="auto" w:fill="ECEDED"/>
          </w:tcPr>
          <w:p w14:paraId="5ED24721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3118" w:type="dxa"/>
            <w:shd w:val="clear" w:color="auto" w:fill="ECEDED"/>
          </w:tcPr>
          <w:p w14:paraId="43FFA9B6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2908" w:type="dxa"/>
            <w:shd w:val="clear" w:color="auto" w:fill="ECEDED"/>
          </w:tcPr>
          <w:p w14:paraId="421E7419" w14:textId="77777777" w:rsidR="00E135F6" w:rsidRPr="00073C48" w:rsidRDefault="00E135F6" w:rsidP="00D6376C">
            <w:pPr>
              <w:pStyle w:val="Tabelle-Standard"/>
            </w:pPr>
          </w:p>
        </w:tc>
      </w:tr>
      <w:tr w:rsidR="00E135F6" w:rsidRPr="00073C48" w14:paraId="7031B4CD" w14:textId="77777777" w:rsidTr="00E135F6">
        <w:trPr>
          <w:cantSplit/>
          <w:trHeight w:val="1020"/>
        </w:trPr>
        <w:tc>
          <w:tcPr>
            <w:tcW w:w="4535" w:type="dxa"/>
            <w:shd w:val="clear" w:color="auto" w:fill="auto"/>
          </w:tcPr>
          <w:p w14:paraId="57DBC0D6" w14:textId="77777777" w:rsidR="00E135F6" w:rsidRPr="00073C48" w:rsidRDefault="00E135F6" w:rsidP="00D6376C">
            <w:pPr>
              <w:pStyle w:val="Tabellezentriert"/>
            </w:pPr>
          </w:p>
        </w:tc>
        <w:tc>
          <w:tcPr>
            <w:tcW w:w="3118" w:type="dxa"/>
          </w:tcPr>
          <w:p w14:paraId="2481BEC4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1474" w:type="dxa"/>
          </w:tcPr>
          <w:p w14:paraId="208023B2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3118" w:type="dxa"/>
            <w:shd w:val="clear" w:color="auto" w:fill="auto"/>
          </w:tcPr>
          <w:p w14:paraId="6EE629DF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2908" w:type="dxa"/>
            <w:shd w:val="clear" w:color="auto" w:fill="auto"/>
          </w:tcPr>
          <w:p w14:paraId="0EE1316C" w14:textId="77777777" w:rsidR="00E135F6" w:rsidRPr="00073C48" w:rsidRDefault="00E135F6" w:rsidP="00D6376C">
            <w:pPr>
              <w:pStyle w:val="Tabelle-Standard"/>
            </w:pPr>
          </w:p>
        </w:tc>
      </w:tr>
      <w:tr w:rsidR="00E135F6" w:rsidRPr="00073C48" w14:paraId="0FC3CA43" w14:textId="77777777" w:rsidTr="00E135F6">
        <w:trPr>
          <w:cantSplit/>
          <w:trHeight w:val="1020"/>
        </w:trPr>
        <w:tc>
          <w:tcPr>
            <w:tcW w:w="4535" w:type="dxa"/>
            <w:shd w:val="clear" w:color="auto" w:fill="ECEDED"/>
          </w:tcPr>
          <w:p w14:paraId="3DF221FF" w14:textId="77777777" w:rsidR="00E135F6" w:rsidRPr="00073C48" w:rsidRDefault="00E135F6" w:rsidP="00D6376C">
            <w:pPr>
              <w:pStyle w:val="Tabellezentriert"/>
            </w:pPr>
          </w:p>
        </w:tc>
        <w:tc>
          <w:tcPr>
            <w:tcW w:w="3118" w:type="dxa"/>
            <w:shd w:val="clear" w:color="auto" w:fill="ECEDED"/>
          </w:tcPr>
          <w:p w14:paraId="0D0F017E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1474" w:type="dxa"/>
            <w:shd w:val="clear" w:color="auto" w:fill="ECEDED"/>
          </w:tcPr>
          <w:p w14:paraId="13B8E7B0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3118" w:type="dxa"/>
            <w:shd w:val="clear" w:color="auto" w:fill="ECEDED"/>
          </w:tcPr>
          <w:p w14:paraId="379D0528" w14:textId="77777777" w:rsidR="00E135F6" w:rsidRPr="00073C48" w:rsidRDefault="00E135F6" w:rsidP="00D6376C">
            <w:pPr>
              <w:pStyle w:val="Tabelle-Standard"/>
            </w:pPr>
          </w:p>
        </w:tc>
        <w:tc>
          <w:tcPr>
            <w:tcW w:w="2908" w:type="dxa"/>
            <w:shd w:val="clear" w:color="auto" w:fill="ECEDED"/>
          </w:tcPr>
          <w:p w14:paraId="1DDBAE8B" w14:textId="77777777" w:rsidR="00E135F6" w:rsidRPr="00073C48" w:rsidRDefault="00E135F6" w:rsidP="00D6376C">
            <w:pPr>
              <w:pStyle w:val="Tabelle-Standard"/>
            </w:pPr>
          </w:p>
        </w:tc>
      </w:tr>
    </w:tbl>
    <w:p w14:paraId="2EE6B5F7" w14:textId="77777777" w:rsidR="00927970" w:rsidRDefault="00927970" w:rsidP="008D712F"/>
    <w:sectPr w:rsidR="00927970" w:rsidSect="00A71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2948" w:right="567" w:bottom="1134" w:left="1134" w:header="567" w:footer="567" w:gutter="0"/>
      <w:paperSrc w:first="7" w:other="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33BEB" w14:textId="77777777" w:rsidR="0031034F" w:rsidRDefault="0031034F" w:rsidP="00795E78">
      <w:r>
        <w:separator/>
      </w:r>
    </w:p>
    <w:p w14:paraId="10AE64A4" w14:textId="77777777" w:rsidR="0031034F" w:rsidRDefault="0031034F" w:rsidP="00795E78"/>
    <w:p w14:paraId="0D5798E2" w14:textId="77777777" w:rsidR="0031034F" w:rsidRDefault="0031034F" w:rsidP="00795E78"/>
    <w:p w14:paraId="7490DD81" w14:textId="77777777" w:rsidR="0031034F" w:rsidRDefault="0031034F" w:rsidP="00795E78"/>
    <w:p w14:paraId="748EA209" w14:textId="77777777" w:rsidR="0031034F" w:rsidRDefault="0031034F" w:rsidP="00795E78"/>
  </w:endnote>
  <w:endnote w:type="continuationSeparator" w:id="0">
    <w:p w14:paraId="3CC42181" w14:textId="77777777" w:rsidR="0031034F" w:rsidRDefault="0031034F" w:rsidP="00795E78">
      <w:r>
        <w:continuationSeparator/>
      </w:r>
    </w:p>
    <w:p w14:paraId="4B46148D" w14:textId="77777777" w:rsidR="0031034F" w:rsidRDefault="0031034F" w:rsidP="00795E78"/>
    <w:p w14:paraId="5A8F3206" w14:textId="77777777" w:rsidR="0031034F" w:rsidRDefault="0031034F" w:rsidP="00795E78"/>
    <w:p w14:paraId="427EF0FD" w14:textId="77777777" w:rsidR="0031034F" w:rsidRDefault="0031034F" w:rsidP="00795E78"/>
    <w:p w14:paraId="1AEFE777" w14:textId="77777777" w:rsidR="0031034F" w:rsidRDefault="0031034F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7591" w14:textId="77777777" w:rsidR="00DC0FEF" w:rsidRDefault="00DC0F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6EF6AF4" wp14:editId="35BFB1C1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9648000" cy="14605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48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FCA7220" id="Rectangle 2" o:spid="_x0000_s1026" style="position:absolute;margin-left:.45pt;margin-top:-7.6pt;width:759.7pt;height:1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E7E0" w14:textId="77777777" w:rsidR="00DC0FEF" w:rsidRDefault="00DC0FEF" w:rsidP="00DC0FEF">
    <w:pPr>
      <w:pStyle w:val="Fuzeile"/>
      <w:pBdr>
        <w:bottom w:val="single" w:sz="12" w:space="1" w:color="D9DADB"/>
      </w:pBdr>
      <w:ind w:right="0"/>
      <w:jc w:val="left"/>
    </w:pPr>
    <w:r>
      <w:tab/>
    </w:r>
  </w:p>
  <w:p w14:paraId="45323A1E" w14:textId="5CF41C51" w:rsidR="00DC0FEF" w:rsidRDefault="00DC0FEF" w:rsidP="00DC0FEF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2332990" wp14:editId="078A3A88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BE5537B" w14:textId="0E82808F" w:rsidR="00DC0FEF" w:rsidRDefault="00DC0FEF" w:rsidP="00DC0FEF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0FCE642A" wp14:editId="420D2CF5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32990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7BE5537B" w14:textId="0E82808F" w:rsidR="00DC0FEF" w:rsidRDefault="00DC0FEF" w:rsidP="00DC0FEF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0FCE642A" wp14:editId="420D2CF5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32EC5E27" w14:textId="77777777" w:rsidR="00DC0FEF" w:rsidRDefault="00DC0FEF" w:rsidP="00DC0FEF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7DD44" w14:textId="77777777" w:rsidR="0031034F" w:rsidRDefault="0031034F" w:rsidP="00795E78">
      <w:r>
        <w:separator/>
      </w:r>
    </w:p>
    <w:p w14:paraId="184023F8" w14:textId="77777777" w:rsidR="0031034F" w:rsidRDefault="0031034F" w:rsidP="00795E78"/>
    <w:p w14:paraId="6FB0964A" w14:textId="77777777" w:rsidR="0031034F" w:rsidRDefault="0031034F" w:rsidP="00795E78"/>
    <w:p w14:paraId="648293BC" w14:textId="77777777" w:rsidR="0031034F" w:rsidRDefault="0031034F" w:rsidP="00795E78"/>
    <w:p w14:paraId="006A8112" w14:textId="77777777" w:rsidR="0031034F" w:rsidRDefault="0031034F" w:rsidP="00795E78"/>
  </w:footnote>
  <w:footnote w:type="continuationSeparator" w:id="0">
    <w:p w14:paraId="6D3E1B45" w14:textId="77777777" w:rsidR="0031034F" w:rsidRDefault="0031034F" w:rsidP="00795E78">
      <w:r>
        <w:continuationSeparator/>
      </w:r>
    </w:p>
    <w:p w14:paraId="02A916BA" w14:textId="77777777" w:rsidR="0031034F" w:rsidRDefault="0031034F" w:rsidP="00795E78"/>
    <w:p w14:paraId="2BD9819D" w14:textId="77777777" w:rsidR="0031034F" w:rsidRDefault="0031034F" w:rsidP="00795E78"/>
    <w:p w14:paraId="524E25AD" w14:textId="77777777" w:rsidR="0031034F" w:rsidRDefault="0031034F" w:rsidP="00795E78"/>
    <w:p w14:paraId="1B082CD3" w14:textId="77777777" w:rsidR="0031034F" w:rsidRDefault="0031034F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105E4" w14:textId="77777777" w:rsidR="00DC0FEF" w:rsidRDefault="00DC0F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CE7BA78" wp14:editId="01FD00BB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10692000" cy="75565"/>
              <wp:effectExtent l="0" t="0" r="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9200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7422D0D1" id="Rectangle 12" o:spid="_x0000_s1026" style="position:absolute;margin-left:0;margin-top:112.85pt;width:841.9pt;height:5.9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5B58A1C5" w:rsidR="00E3124E" w:rsidRDefault="00A717A9" w:rsidP="00795E78">
    <w:r>
      <w:rPr>
        <w:noProof/>
      </w:rPr>
      <mc:AlternateContent>
        <mc:Choice Requires="wpg">
          <w:drawing>
            <wp:anchor distT="0" distB="0" distL="114300" distR="114300" simplePos="0" relativeHeight="251663872" behindDoc="1" locked="0" layoutInCell="1" allowOverlap="1" wp14:anchorId="7242E8B1" wp14:editId="05335A2C">
              <wp:simplePos x="0" y="0"/>
              <wp:positionH relativeFrom="column">
                <wp:posOffset>-720090</wp:posOffset>
              </wp:positionH>
              <wp:positionV relativeFrom="paragraph">
                <wp:posOffset>-360045</wp:posOffset>
              </wp:positionV>
              <wp:extent cx="10688513" cy="1741805"/>
              <wp:effectExtent l="0" t="0" r="0" b="0"/>
              <wp:wrapNone/>
              <wp:docPr id="875827885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688513" cy="1741805"/>
                        <a:chOff x="0" y="0"/>
                        <a:chExt cx="10688513" cy="1741805"/>
                      </a:xfrm>
                    </wpg:grpSpPr>
                    <pic:pic xmlns:pic="http://schemas.openxmlformats.org/drawingml/2006/picture">
                      <pic:nvPicPr>
                        <pic:cNvPr id="5" name="Grafik 20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3128838" y="0"/>
                          <a:ext cx="7559675" cy="1741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199464188" name="Grafik 199464188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r="27877"/>
                        <a:stretch/>
                      </pic:blipFill>
                      <pic:spPr bwMode="auto">
                        <a:xfrm>
                          <a:off x="0" y="0"/>
                          <a:ext cx="5450205" cy="1741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05DDF4A1" id="Gruppieren 1" o:spid="_x0000_s1026" style="position:absolute;margin-left:-56.7pt;margin-top:-28.35pt;width:841.6pt;height:137.15pt;z-index:-251652608" coordsize="106885,174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EeAAAAAFJnaHRsb25nAAAE2A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/9D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/0d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f/S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/9P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/1N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f/V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/9b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/19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f/Q3+P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/9H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/0t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f/S3+P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W3N/nZf+Wj/wDQx9+691j9+691737r3Xvfuvde&#10;9+691737r3Xvfuvde9+691737r3Xvfuvde9+691737r3Xvfuvde9+691737r3Xvfuvde9+691737&#10;r3Xvfuvde9+691737r3Xvfuvde9+691737r3Xvfuvde9+691737r3Xvfuvde9+691737r3Xvfuvd&#10;e9+690N/Qf8Ax+GS/wDDarP/AHaYb37r3Ruffuvde9+691737r3Xvfuvde9+691737r3Xvfuvde9&#10;+691737r3X//1t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XhLj6Tyy/7ncV/nH/3Tm/9Uf8Aqze/de6x/wA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0" o:spid="_x0000_s1027" type="#_x0000_t75" style="position:absolute;left:31288;width:75597;height:17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">
                <v:imagedata r:id="rId2" o:title=""/>
              </v:shape>
              <v:shape id="Grafik 199464188" o:spid="_x0000_s1028" type="#_x0000_t75" style="position:absolute;width:54502;height:17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">
                <v:imagedata r:id="rId2" o:title="" cropright="18269f"/>
              </v:shape>
            </v:group>
          </w:pict>
        </mc:Fallback>
      </mc:AlternateContent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5CAD61AE">
          <wp:extent cx="2119486" cy="696595"/>
          <wp:effectExtent l="0" t="0" r="0" b="8255"/>
          <wp:docPr id="4" name="Grafik 4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3"/>
                  </pic:cNvPr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B23C4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42D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034F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5BFF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95218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7A9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CF45FD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EF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35F6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zentriert">
    <w:name w:val="Tabelle zentriert"/>
    <w:basedOn w:val="Tabelle-Standard"/>
    <w:rsid w:val="00E135F6"/>
    <w:pPr>
      <w:jc w:val="center"/>
    </w:pPr>
  </w:style>
  <w:style w:type="character" w:customStyle="1" w:styleId="FuzeileZchn">
    <w:name w:val="Fußzeile Zchn"/>
    <w:basedOn w:val="Absatz-Standardschriftart"/>
    <w:link w:val="Fuzeile"/>
    <w:rsid w:val="00DC0FEF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pm-ipma.de/politik-gesellschaft/bildung/pm-an-schulen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3.xml><?xml version="1.0" encoding="utf-8"?>
<ds:datastoreItem xmlns:ds="http://schemas.openxmlformats.org/officeDocument/2006/customXml" ds:itemID="{11F39A8C-88E6-4F2D-9A2A-5698E105EE53}"/>
</file>

<file path=customXml/itemProps4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20</Words>
  <Characters>111</Characters>
  <Application>Microsoft Office Word</Application>
  <DocSecurity>0</DocSecurity>
  <Lines>111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6</cp:revision>
  <cp:lastPrinted>2024-06-13T12:29:00Z</cp:lastPrinted>
  <dcterms:created xsi:type="dcterms:W3CDTF">2023-04-16T12:48:00Z</dcterms:created>
  <dcterms:modified xsi:type="dcterms:W3CDTF">2024-06-13T12:29:00Z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364600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